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55633" w14:textId="16A7E668" w:rsidR="00DB6425" w:rsidRDefault="00DB6425" w:rsidP="00DB6425">
      <w:pPr>
        <w:wordWrap w:val="0"/>
        <w:autoSpaceDE w:val="0"/>
        <w:autoSpaceDN w:val="0"/>
        <w:adjustRightInd w:val="0"/>
        <w:jc w:val="center"/>
      </w:pPr>
      <w:r w:rsidRPr="006E0607">
        <w:rPr>
          <w:kern w:val="0"/>
        </w:rPr>
        <w:t>(</w:t>
      </w:r>
      <w:r>
        <w:rPr>
          <w:rFonts w:hint="eastAsia"/>
          <w:spacing w:val="315"/>
          <w:kern w:val="0"/>
        </w:rPr>
        <w:t>表</w:t>
      </w:r>
      <w:r w:rsidRPr="006E0607">
        <w:rPr>
          <w:rFonts w:hint="eastAsia"/>
          <w:kern w:val="0"/>
        </w:rPr>
        <w:t>面</w:t>
      </w:r>
      <w:r w:rsidRPr="006E0607">
        <w:rPr>
          <w:kern w:val="0"/>
        </w:rPr>
        <w:t>)</w:t>
      </w:r>
    </w:p>
    <w:tbl>
      <w:tblPr>
        <w:tblW w:w="93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3"/>
        <w:gridCol w:w="567"/>
        <w:gridCol w:w="853"/>
        <w:gridCol w:w="1268"/>
        <w:gridCol w:w="565"/>
        <w:gridCol w:w="535"/>
        <w:gridCol w:w="32"/>
        <w:gridCol w:w="191"/>
        <w:gridCol w:w="227"/>
        <w:gridCol w:w="7"/>
        <w:gridCol w:w="10"/>
        <w:gridCol w:w="207"/>
        <w:gridCol w:w="223"/>
        <w:gridCol w:w="185"/>
        <w:gridCol w:w="38"/>
        <w:gridCol w:w="224"/>
        <w:gridCol w:w="111"/>
        <w:gridCol w:w="278"/>
        <w:gridCol w:w="148"/>
        <w:gridCol w:w="287"/>
        <w:gridCol w:w="120"/>
        <w:gridCol w:w="58"/>
        <w:gridCol w:w="350"/>
        <w:gridCol w:w="116"/>
        <w:gridCol w:w="291"/>
        <w:gridCol w:w="175"/>
        <w:gridCol w:w="233"/>
        <w:gridCol w:w="232"/>
        <w:gridCol w:w="175"/>
        <w:gridCol w:w="291"/>
        <w:gridCol w:w="117"/>
        <w:gridCol w:w="349"/>
        <w:gridCol w:w="58"/>
        <w:gridCol w:w="413"/>
      </w:tblGrid>
      <w:tr w:rsidR="00B0794C" w:rsidRPr="009908F8" w14:paraId="63A478A9" w14:textId="5D437624" w:rsidTr="008643B8">
        <w:trPr>
          <w:cantSplit/>
          <w:trHeight w:val="567"/>
        </w:trPr>
        <w:tc>
          <w:tcPr>
            <w:tcW w:w="3111" w:type="dxa"/>
            <w:gridSpan w:val="4"/>
            <w:vAlign w:val="center"/>
          </w:tcPr>
          <w:p w14:paraId="71479ED0" w14:textId="5562349E" w:rsidR="00B34F73" w:rsidRPr="009908F8" w:rsidRDefault="00B34F73" w:rsidP="00F91784">
            <w:pPr>
              <w:wordWrap w:val="0"/>
              <w:overflowPunct w:val="0"/>
              <w:autoSpaceDE w:val="0"/>
              <w:autoSpaceDN w:val="0"/>
              <w:textAlignment w:val="center"/>
              <w:rPr>
                <w:rFonts w:hint="eastAsia"/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※※第　　　　　　　　　号</w:t>
            </w:r>
          </w:p>
        </w:tc>
        <w:tc>
          <w:tcPr>
            <w:tcW w:w="6246" w:type="dxa"/>
            <w:gridSpan w:val="30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0182B4F" w14:textId="77777777" w:rsidR="00B0794C" w:rsidRPr="009908F8" w:rsidRDefault="00B0794C" w:rsidP="00B0794C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</w:tr>
      <w:tr w:rsidR="007F2483" w:rsidRPr="009908F8" w14:paraId="5BEB351D" w14:textId="468C7A27" w:rsidTr="00DF04A0">
        <w:trPr>
          <w:cantSplit/>
          <w:trHeight w:val="712"/>
        </w:trPr>
        <w:tc>
          <w:tcPr>
            <w:tcW w:w="4678" w:type="dxa"/>
            <w:gridSpan w:val="11"/>
            <w:vAlign w:val="center"/>
          </w:tcPr>
          <w:p w14:paraId="4DF8CC7E" w14:textId="550120A5" w:rsidR="007F2483" w:rsidRPr="009908F8" w:rsidRDefault="007F2483" w:rsidP="00B0794C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※経　　　由</w:t>
            </w:r>
          </w:p>
          <w:p w14:paraId="112949CE" w14:textId="58587804" w:rsidR="007F2483" w:rsidRPr="009908F8" w:rsidRDefault="007F2483" w:rsidP="00B0794C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市区町村名</w:t>
            </w:r>
          </w:p>
        </w:tc>
        <w:tc>
          <w:tcPr>
            <w:tcW w:w="1701" w:type="dxa"/>
            <w:gridSpan w:val="9"/>
            <w:tcBorders>
              <w:right w:val="single" w:sz="4" w:space="0" w:color="FFFFFF" w:themeColor="background1"/>
            </w:tcBorders>
            <w:vAlign w:val="center"/>
          </w:tcPr>
          <w:p w14:paraId="4A280468" w14:textId="77777777" w:rsidR="007F2483" w:rsidRPr="009908F8" w:rsidRDefault="007F2483" w:rsidP="007F2483">
            <w:pPr>
              <w:overflowPunct w:val="0"/>
              <w:autoSpaceDE w:val="0"/>
              <w:autoSpaceDN w:val="0"/>
              <w:textAlignment w:val="center"/>
              <w:rPr>
                <w:kern w:val="0"/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※</w:t>
            </w:r>
            <w:r w:rsidRPr="009908F8">
              <w:rPr>
                <w:rFonts w:hint="eastAsia"/>
                <w:spacing w:val="28"/>
                <w:kern w:val="0"/>
                <w:sz w:val="22"/>
                <w:szCs w:val="22"/>
                <w:fitText w:val="1050" w:id="-1478352896"/>
              </w:rPr>
              <w:t>市区町</w:t>
            </w:r>
            <w:r w:rsidRPr="009908F8">
              <w:rPr>
                <w:rFonts w:hint="eastAsia"/>
                <w:spacing w:val="1"/>
                <w:kern w:val="0"/>
                <w:sz w:val="22"/>
                <w:szCs w:val="22"/>
                <w:fitText w:val="1050" w:id="-1478352896"/>
              </w:rPr>
              <w:t>村</w:t>
            </w:r>
          </w:p>
          <w:p w14:paraId="1C4D742C" w14:textId="47FCD945" w:rsidR="007F2483" w:rsidRPr="009908F8" w:rsidRDefault="007F2483" w:rsidP="007F2483">
            <w:pPr>
              <w:overflowPunct w:val="0"/>
              <w:autoSpaceDE w:val="0"/>
              <w:autoSpaceDN w:val="0"/>
              <w:ind w:firstLineChars="100" w:firstLine="22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受付年月日</w:t>
            </w:r>
          </w:p>
        </w:tc>
        <w:tc>
          <w:tcPr>
            <w:tcW w:w="2978" w:type="dxa"/>
            <w:gridSpan w:val="14"/>
            <w:tcBorders>
              <w:left w:val="single" w:sz="4" w:space="0" w:color="FFFFFF" w:themeColor="background1"/>
            </w:tcBorders>
            <w:vAlign w:val="center"/>
          </w:tcPr>
          <w:p w14:paraId="163702A9" w14:textId="14458EA1" w:rsidR="007F2483" w:rsidRPr="009908F8" w:rsidRDefault="005E6148" w:rsidP="00DF04A0">
            <w:pPr>
              <w:widowControl/>
              <w:jc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令和　　年　　月　　日</w:t>
            </w:r>
          </w:p>
        </w:tc>
      </w:tr>
      <w:tr w:rsidR="007F2483" w:rsidRPr="009908F8" w14:paraId="33706FD6" w14:textId="3295F708" w:rsidTr="00DF04A0">
        <w:trPr>
          <w:cantSplit/>
          <w:trHeight w:val="762"/>
        </w:trPr>
        <w:tc>
          <w:tcPr>
            <w:tcW w:w="4678" w:type="dxa"/>
            <w:gridSpan w:val="11"/>
            <w:vAlign w:val="center"/>
          </w:tcPr>
          <w:p w14:paraId="2918BBB2" w14:textId="2BBABE3E" w:rsidR="007F2483" w:rsidRPr="009908F8" w:rsidRDefault="007F2483" w:rsidP="00DF04A0">
            <w:pPr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※</w:t>
            </w:r>
            <w:r w:rsidRPr="009908F8">
              <w:rPr>
                <w:rFonts w:hint="eastAsia"/>
                <w:spacing w:val="28"/>
                <w:kern w:val="0"/>
                <w:sz w:val="22"/>
                <w:szCs w:val="22"/>
                <w:fitText w:val="1050" w:id="-960317696"/>
              </w:rPr>
              <w:t>市区町</w:t>
            </w:r>
            <w:r w:rsidRPr="009908F8">
              <w:rPr>
                <w:rFonts w:hint="eastAsia"/>
                <w:spacing w:val="1"/>
                <w:kern w:val="0"/>
                <w:sz w:val="22"/>
                <w:szCs w:val="22"/>
                <w:fitText w:val="1050" w:id="-960317696"/>
              </w:rPr>
              <w:t>村</w:t>
            </w:r>
            <w:r w:rsidR="005E6148" w:rsidRPr="009908F8">
              <w:rPr>
                <w:rFonts w:hint="eastAsia"/>
                <w:sz w:val="22"/>
                <w:szCs w:val="22"/>
              </w:rPr>
              <w:t xml:space="preserve">　　令和　　年　　月　　日</w:t>
            </w:r>
          </w:p>
          <w:p w14:paraId="618EF034" w14:textId="45171E78" w:rsidR="007F2483" w:rsidRPr="009908F8" w:rsidRDefault="007F2483" w:rsidP="007F2483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提　</w:t>
            </w:r>
            <w:r w:rsidR="00DF04A0" w:rsidRPr="009908F8">
              <w:rPr>
                <w:rFonts w:hint="eastAsia"/>
                <w:sz w:val="22"/>
                <w:szCs w:val="22"/>
              </w:rPr>
              <w:t xml:space="preserve">　</w:t>
            </w:r>
            <w:r w:rsidRPr="009908F8">
              <w:rPr>
                <w:rFonts w:hint="eastAsia"/>
                <w:sz w:val="22"/>
                <w:szCs w:val="22"/>
              </w:rPr>
              <w:t xml:space="preserve">　出　　</w:t>
            </w:r>
            <w:r w:rsidR="005E6148" w:rsidRPr="009908F8">
              <w:rPr>
                <w:rFonts w:hint="eastAsia"/>
                <w:sz w:val="22"/>
                <w:szCs w:val="22"/>
              </w:rPr>
              <w:t xml:space="preserve">　</w:t>
            </w:r>
            <w:r w:rsidRPr="009908F8">
              <w:rPr>
                <w:rFonts w:hint="eastAsia"/>
                <w:sz w:val="22"/>
                <w:szCs w:val="22"/>
              </w:rPr>
              <w:t>第　　　　　　　　号</w:t>
            </w:r>
          </w:p>
        </w:tc>
        <w:tc>
          <w:tcPr>
            <w:tcW w:w="1701" w:type="dxa"/>
            <w:gridSpan w:val="9"/>
            <w:tcBorders>
              <w:right w:val="single" w:sz="4" w:space="0" w:color="FFFFFF" w:themeColor="background1"/>
            </w:tcBorders>
            <w:vAlign w:val="center"/>
          </w:tcPr>
          <w:p w14:paraId="3BB6B876" w14:textId="77777777" w:rsidR="007F2483" w:rsidRPr="009908F8" w:rsidRDefault="007F2483" w:rsidP="00DF04A0">
            <w:pPr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※</w:t>
            </w:r>
            <w:r w:rsidRPr="009908F8">
              <w:rPr>
                <w:rFonts w:hint="eastAsia"/>
                <w:spacing w:val="28"/>
                <w:kern w:val="0"/>
                <w:sz w:val="22"/>
                <w:szCs w:val="22"/>
                <w:fitText w:val="1050" w:id="-960317695"/>
              </w:rPr>
              <w:t>市区町</w:t>
            </w:r>
            <w:r w:rsidRPr="009908F8">
              <w:rPr>
                <w:rFonts w:hint="eastAsia"/>
                <w:spacing w:val="1"/>
                <w:kern w:val="0"/>
                <w:sz w:val="22"/>
                <w:szCs w:val="22"/>
                <w:fitText w:val="1050" w:id="-960317695"/>
              </w:rPr>
              <w:t>村</w:t>
            </w:r>
          </w:p>
          <w:p w14:paraId="2E434619" w14:textId="55DBB1D1" w:rsidR="007F2483" w:rsidRPr="009908F8" w:rsidRDefault="007F2483" w:rsidP="007F2483">
            <w:pPr>
              <w:wordWrap w:val="0"/>
              <w:overflowPunct w:val="0"/>
              <w:autoSpaceDE w:val="0"/>
              <w:autoSpaceDN w:val="0"/>
              <w:ind w:firstLineChars="100" w:firstLine="22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再</w:t>
            </w:r>
            <w:r w:rsidR="00DF04A0" w:rsidRPr="009908F8">
              <w:rPr>
                <w:rFonts w:hint="eastAsia"/>
                <w:sz w:val="22"/>
                <w:szCs w:val="22"/>
              </w:rPr>
              <w:t xml:space="preserve">　</w:t>
            </w:r>
            <w:r w:rsidRPr="009908F8">
              <w:rPr>
                <w:rFonts w:hint="eastAsia"/>
                <w:sz w:val="22"/>
                <w:szCs w:val="22"/>
              </w:rPr>
              <w:t>提</w:t>
            </w:r>
            <w:r w:rsidR="00DF04A0" w:rsidRPr="009908F8">
              <w:rPr>
                <w:rFonts w:hint="eastAsia"/>
                <w:sz w:val="22"/>
                <w:szCs w:val="22"/>
              </w:rPr>
              <w:t xml:space="preserve">　</w:t>
            </w:r>
            <w:r w:rsidRPr="009908F8">
              <w:rPr>
                <w:rFonts w:hint="eastAsia"/>
                <w:sz w:val="22"/>
                <w:szCs w:val="22"/>
              </w:rPr>
              <w:t>出</w:t>
            </w:r>
          </w:p>
        </w:tc>
        <w:tc>
          <w:tcPr>
            <w:tcW w:w="2978" w:type="dxa"/>
            <w:gridSpan w:val="14"/>
            <w:tcBorders>
              <w:left w:val="single" w:sz="4" w:space="0" w:color="FFFFFF" w:themeColor="background1"/>
            </w:tcBorders>
            <w:vAlign w:val="center"/>
          </w:tcPr>
          <w:p w14:paraId="2D6AAF4E" w14:textId="77777777" w:rsidR="007F2483" w:rsidRPr="009908F8" w:rsidRDefault="005E6148" w:rsidP="00DF04A0">
            <w:pPr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令和　　年　　月　　日</w:t>
            </w:r>
          </w:p>
          <w:p w14:paraId="3E32B131" w14:textId="63A5BF28" w:rsidR="005E6148" w:rsidRPr="009908F8" w:rsidRDefault="005E6148" w:rsidP="00DF04A0">
            <w:pPr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第　　　　　　　　号</w:t>
            </w:r>
          </w:p>
        </w:tc>
      </w:tr>
      <w:tr w:rsidR="007F2483" w:rsidRPr="009908F8" w14:paraId="4BF8DD00" w14:textId="0DB2E9FA" w:rsidTr="008643B8">
        <w:trPr>
          <w:cantSplit/>
          <w:trHeight w:val="703"/>
        </w:trPr>
        <w:tc>
          <w:tcPr>
            <w:tcW w:w="9357" w:type="dxa"/>
            <w:gridSpan w:val="34"/>
            <w:vAlign w:val="center"/>
          </w:tcPr>
          <w:p w14:paraId="23C6C28F" w14:textId="05ADFFAA" w:rsidR="007F2483" w:rsidRPr="009908F8" w:rsidRDefault="007F2483" w:rsidP="006B17D9">
            <w:pPr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  <w:u w:val="double"/>
              </w:rPr>
            </w:pPr>
            <w:r w:rsidRPr="009908F8">
              <w:rPr>
                <w:rFonts w:hint="eastAsia"/>
                <w:kern w:val="0"/>
                <w:sz w:val="28"/>
                <w:szCs w:val="28"/>
                <w:u w:val="double"/>
              </w:rPr>
              <w:t>未支払特別児童扶養手当請求書</w:t>
            </w:r>
          </w:p>
        </w:tc>
      </w:tr>
      <w:tr w:rsidR="007F2483" w:rsidRPr="009908F8" w14:paraId="62A07690" w14:textId="253346C9" w:rsidTr="009908F8">
        <w:trPr>
          <w:cantSplit/>
          <w:trHeight w:val="404"/>
        </w:trPr>
        <w:tc>
          <w:tcPr>
            <w:tcW w:w="423" w:type="dxa"/>
            <w:vMerge w:val="restart"/>
            <w:textDirection w:val="tbRlV"/>
          </w:tcPr>
          <w:p w14:paraId="40ED306B" w14:textId="022E3822" w:rsidR="007F2483" w:rsidRPr="009908F8" w:rsidRDefault="007F2483" w:rsidP="005417CD">
            <w:pPr>
              <w:wordWrap w:val="0"/>
              <w:overflowPunct w:val="0"/>
              <w:autoSpaceDE w:val="0"/>
              <w:autoSpaceDN w:val="0"/>
              <w:ind w:left="113" w:right="113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①死亡者</w:t>
            </w:r>
          </w:p>
        </w:tc>
        <w:tc>
          <w:tcPr>
            <w:tcW w:w="1420" w:type="dxa"/>
            <w:gridSpan w:val="2"/>
            <w:vMerge w:val="restart"/>
            <w:vAlign w:val="center"/>
          </w:tcPr>
          <w:p w14:paraId="5EC574F4" w14:textId="77777777" w:rsidR="007F2483" w:rsidRPr="009908F8" w:rsidRDefault="007F2483" w:rsidP="007F2483">
            <w:pPr>
              <w:overflowPunct w:val="0"/>
              <w:autoSpaceDE w:val="0"/>
              <w:autoSpaceDN w:val="0"/>
              <w:jc w:val="center"/>
              <w:textAlignment w:val="center"/>
              <w:rPr>
                <w:szCs w:val="21"/>
              </w:rPr>
            </w:pPr>
            <w:r w:rsidRPr="009908F8">
              <w:rPr>
                <w:rFonts w:hint="eastAsia"/>
                <w:szCs w:val="21"/>
              </w:rPr>
              <w:t>(フリガナ)</w:t>
            </w:r>
          </w:p>
          <w:p w14:paraId="666749F1" w14:textId="165E6B08" w:rsidR="007F2483" w:rsidRPr="009908F8" w:rsidRDefault="007F2483" w:rsidP="007F2483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2825" w:type="dxa"/>
            <w:gridSpan w:val="7"/>
            <w:tcBorders>
              <w:bottom w:val="dashSmallGap" w:sz="4" w:space="0" w:color="auto"/>
            </w:tcBorders>
            <w:vAlign w:val="center"/>
          </w:tcPr>
          <w:p w14:paraId="238C90EC" w14:textId="77777777" w:rsidR="007F2483" w:rsidRPr="009908F8" w:rsidRDefault="007F2483" w:rsidP="007F2483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gridSpan w:val="7"/>
            <w:vMerge w:val="restart"/>
            <w:vAlign w:val="center"/>
          </w:tcPr>
          <w:p w14:paraId="23CE0B92" w14:textId="2BF6C3E8" w:rsidR="007F2483" w:rsidRPr="009908F8" w:rsidRDefault="007F2483" w:rsidP="00396FE3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住</w:t>
            </w:r>
            <w:r w:rsidR="00396FE3" w:rsidRPr="009908F8">
              <w:rPr>
                <w:rFonts w:hint="eastAsia"/>
                <w:sz w:val="22"/>
                <w:szCs w:val="22"/>
              </w:rPr>
              <w:t xml:space="preserve">　</w:t>
            </w:r>
            <w:r w:rsidRPr="009908F8">
              <w:rPr>
                <w:rFonts w:hint="eastAsia"/>
                <w:sz w:val="22"/>
                <w:szCs w:val="22"/>
              </w:rPr>
              <w:t>所</w:t>
            </w:r>
          </w:p>
        </w:tc>
        <w:tc>
          <w:tcPr>
            <w:tcW w:w="3691" w:type="dxa"/>
            <w:gridSpan w:val="17"/>
            <w:vMerge w:val="restart"/>
          </w:tcPr>
          <w:p w14:paraId="3B2F50D5" w14:textId="4E0B89C3" w:rsidR="007F2483" w:rsidRPr="009908F8" w:rsidRDefault="007F2483" w:rsidP="007F2483">
            <w:pPr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〒</w:t>
            </w:r>
          </w:p>
        </w:tc>
      </w:tr>
      <w:tr w:rsidR="007F2483" w:rsidRPr="009908F8" w14:paraId="44845B21" w14:textId="17DEE830" w:rsidTr="009908F8">
        <w:trPr>
          <w:cantSplit/>
          <w:trHeight w:val="777"/>
        </w:trPr>
        <w:tc>
          <w:tcPr>
            <w:tcW w:w="423" w:type="dxa"/>
            <w:vMerge/>
            <w:textDirection w:val="tbRlV"/>
          </w:tcPr>
          <w:p w14:paraId="68131FD5" w14:textId="77777777" w:rsidR="007F2483" w:rsidRPr="009908F8" w:rsidRDefault="007F2483" w:rsidP="005417CD">
            <w:pPr>
              <w:wordWrap w:val="0"/>
              <w:overflowPunct w:val="0"/>
              <w:autoSpaceDE w:val="0"/>
              <w:autoSpaceDN w:val="0"/>
              <w:ind w:left="113" w:right="113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vAlign w:val="center"/>
          </w:tcPr>
          <w:p w14:paraId="40B9145B" w14:textId="77777777" w:rsidR="007F2483" w:rsidRPr="009908F8" w:rsidRDefault="007F2483" w:rsidP="007F2483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825" w:type="dxa"/>
            <w:gridSpan w:val="7"/>
            <w:tcBorders>
              <w:top w:val="dashSmallGap" w:sz="4" w:space="0" w:color="auto"/>
            </w:tcBorders>
            <w:vAlign w:val="center"/>
          </w:tcPr>
          <w:p w14:paraId="174EC911" w14:textId="77777777" w:rsidR="007F2483" w:rsidRPr="009908F8" w:rsidRDefault="007F2483" w:rsidP="007F2483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gridSpan w:val="7"/>
            <w:vMerge/>
            <w:vAlign w:val="center"/>
          </w:tcPr>
          <w:p w14:paraId="50A00184" w14:textId="7FDCD4A5" w:rsidR="007F2483" w:rsidRPr="009908F8" w:rsidRDefault="007F2483" w:rsidP="007F2483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3691" w:type="dxa"/>
            <w:gridSpan w:val="17"/>
            <w:vMerge/>
            <w:vAlign w:val="center"/>
          </w:tcPr>
          <w:p w14:paraId="5D7E2651" w14:textId="121F22F9" w:rsidR="007F2483" w:rsidRPr="009908F8" w:rsidRDefault="007F2483" w:rsidP="007F2483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</w:tr>
      <w:tr w:rsidR="007F2483" w:rsidRPr="009908F8" w14:paraId="408B53EC" w14:textId="220C61DF" w:rsidTr="009908F8">
        <w:trPr>
          <w:cantSplit/>
          <w:trHeight w:val="710"/>
        </w:trPr>
        <w:tc>
          <w:tcPr>
            <w:tcW w:w="423" w:type="dxa"/>
            <w:vMerge/>
            <w:textDirection w:val="tbRlV"/>
          </w:tcPr>
          <w:p w14:paraId="5F3029F2" w14:textId="77777777" w:rsidR="007F2483" w:rsidRPr="009908F8" w:rsidRDefault="007F2483" w:rsidP="005417CD">
            <w:pPr>
              <w:wordWrap w:val="0"/>
              <w:overflowPunct w:val="0"/>
              <w:autoSpaceDE w:val="0"/>
              <w:autoSpaceDN w:val="0"/>
              <w:ind w:left="113" w:right="113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03146797" w14:textId="6039585B" w:rsidR="005E6148" w:rsidRPr="009908F8" w:rsidRDefault="005E6148" w:rsidP="00614948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受給者</w:t>
            </w:r>
          </w:p>
          <w:p w14:paraId="55C61855" w14:textId="541D4CB4" w:rsidR="007F2483" w:rsidRPr="009908F8" w:rsidRDefault="007F2483" w:rsidP="00614948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記号・番号</w:t>
            </w:r>
          </w:p>
        </w:tc>
        <w:tc>
          <w:tcPr>
            <w:tcW w:w="2825" w:type="dxa"/>
            <w:gridSpan w:val="7"/>
            <w:vAlign w:val="center"/>
          </w:tcPr>
          <w:p w14:paraId="2BA0528A" w14:textId="4C4CD0DE" w:rsidR="007F2483" w:rsidRPr="009908F8" w:rsidRDefault="00396FE3" w:rsidP="00D431D3">
            <w:pPr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 </w:t>
            </w:r>
            <w:r w:rsidR="008643B8" w:rsidRPr="009908F8">
              <w:rPr>
                <w:rFonts w:hint="eastAsia"/>
                <w:sz w:val="22"/>
                <w:szCs w:val="22"/>
              </w:rPr>
              <w:t>奈特</w:t>
            </w:r>
            <w:r w:rsidR="007F2483" w:rsidRPr="009908F8">
              <w:rPr>
                <w:rFonts w:hint="eastAsia"/>
                <w:sz w:val="22"/>
                <w:szCs w:val="22"/>
              </w:rPr>
              <w:t>第</w:t>
            </w:r>
            <w:r w:rsidR="008643B8" w:rsidRPr="009908F8">
              <w:rPr>
                <w:rFonts w:hint="eastAsia"/>
                <w:sz w:val="22"/>
                <w:szCs w:val="22"/>
              </w:rPr>
              <w:t xml:space="preserve">　　　　</w:t>
            </w:r>
            <w:r w:rsidR="007F2483" w:rsidRPr="009908F8">
              <w:rPr>
                <w:rFonts w:hint="eastAsia"/>
                <w:sz w:val="22"/>
                <w:szCs w:val="22"/>
              </w:rPr>
              <w:t xml:space="preserve">　</w:t>
            </w:r>
            <w:r w:rsidRPr="009908F8">
              <w:rPr>
                <w:rFonts w:hint="eastAsia"/>
                <w:sz w:val="22"/>
                <w:szCs w:val="22"/>
              </w:rPr>
              <w:t xml:space="preserve"> </w:t>
            </w:r>
            <w:r w:rsidR="007F2483" w:rsidRPr="009908F8">
              <w:rPr>
                <w:rFonts w:hint="eastAsia"/>
                <w:sz w:val="22"/>
                <w:szCs w:val="22"/>
              </w:rPr>
              <w:t>号</w:t>
            </w:r>
            <w:r w:rsidRPr="009908F8">
              <w:rPr>
                <w:rFonts w:hint="eastAsia"/>
                <w:sz w:val="22"/>
                <w:szCs w:val="22"/>
              </w:rPr>
              <w:t xml:space="preserve"> </w:t>
            </w:r>
          </w:p>
        </w:tc>
        <w:tc>
          <w:tcPr>
            <w:tcW w:w="998" w:type="dxa"/>
            <w:gridSpan w:val="7"/>
            <w:vAlign w:val="center"/>
          </w:tcPr>
          <w:p w14:paraId="6DE34F6D" w14:textId="33A3BF83" w:rsidR="007F2483" w:rsidRPr="009908F8" w:rsidRDefault="007F2483" w:rsidP="00396FE3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死</w:t>
            </w:r>
            <w:r w:rsidR="00396FE3" w:rsidRPr="009908F8">
              <w:rPr>
                <w:rFonts w:hint="eastAsia"/>
                <w:sz w:val="22"/>
                <w:szCs w:val="22"/>
              </w:rPr>
              <w:t xml:space="preserve">　</w:t>
            </w:r>
            <w:r w:rsidRPr="009908F8">
              <w:rPr>
                <w:rFonts w:hint="eastAsia"/>
                <w:sz w:val="22"/>
                <w:szCs w:val="22"/>
              </w:rPr>
              <w:t>亡</w:t>
            </w:r>
          </w:p>
          <w:p w14:paraId="599BBD3A" w14:textId="33F58B07" w:rsidR="007F2483" w:rsidRPr="009908F8" w:rsidRDefault="007F2483" w:rsidP="00396FE3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した日</w:t>
            </w:r>
          </w:p>
        </w:tc>
        <w:tc>
          <w:tcPr>
            <w:tcW w:w="3691" w:type="dxa"/>
            <w:gridSpan w:val="17"/>
            <w:vAlign w:val="center"/>
          </w:tcPr>
          <w:p w14:paraId="50137DA7" w14:textId="112A062F" w:rsidR="007F2483" w:rsidRPr="009908F8" w:rsidRDefault="007F2483" w:rsidP="007F2483">
            <w:pPr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</w:t>
            </w:r>
            <w:r w:rsidR="00AB3AAD" w:rsidRPr="009908F8">
              <w:rPr>
                <w:rFonts w:hint="eastAsia"/>
                <w:sz w:val="22"/>
                <w:szCs w:val="22"/>
              </w:rPr>
              <w:t xml:space="preserve">　　　</w:t>
            </w:r>
            <w:r w:rsidRPr="009908F8">
              <w:rPr>
                <w:rFonts w:hint="eastAsia"/>
                <w:sz w:val="22"/>
                <w:szCs w:val="22"/>
              </w:rPr>
              <w:t xml:space="preserve">　年　　月　　日</w:t>
            </w:r>
          </w:p>
        </w:tc>
      </w:tr>
      <w:tr w:rsidR="00AE2F8F" w:rsidRPr="009908F8" w14:paraId="5042CF75" w14:textId="77777777" w:rsidTr="009908F8">
        <w:trPr>
          <w:cantSplit/>
          <w:trHeight w:val="408"/>
        </w:trPr>
        <w:tc>
          <w:tcPr>
            <w:tcW w:w="423" w:type="dxa"/>
            <w:vMerge w:val="restart"/>
            <w:textDirection w:val="tbRlV"/>
          </w:tcPr>
          <w:p w14:paraId="2CEC401A" w14:textId="05B61823" w:rsidR="00AE2F8F" w:rsidRPr="009908F8" w:rsidRDefault="00AE2F8F" w:rsidP="005417CD">
            <w:pPr>
              <w:wordWrap w:val="0"/>
              <w:overflowPunct w:val="0"/>
              <w:autoSpaceDE w:val="0"/>
              <w:autoSpaceDN w:val="0"/>
              <w:ind w:left="113" w:right="113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②請求者である障害児</w:t>
            </w:r>
          </w:p>
        </w:tc>
        <w:tc>
          <w:tcPr>
            <w:tcW w:w="1420" w:type="dxa"/>
            <w:gridSpan w:val="2"/>
            <w:vMerge w:val="restart"/>
            <w:vAlign w:val="center"/>
          </w:tcPr>
          <w:p w14:paraId="160DA1B1" w14:textId="77777777" w:rsidR="00AE2F8F" w:rsidRPr="009908F8" w:rsidRDefault="00AE2F8F" w:rsidP="00BE639E">
            <w:pPr>
              <w:overflowPunct w:val="0"/>
              <w:autoSpaceDE w:val="0"/>
              <w:autoSpaceDN w:val="0"/>
              <w:jc w:val="center"/>
              <w:textAlignment w:val="center"/>
              <w:rPr>
                <w:szCs w:val="21"/>
              </w:rPr>
            </w:pPr>
            <w:r w:rsidRPr="009908F8">
              <w:rPr>
                <w:rFonts w:hint="eastAsia"/>
                <w:szCs w:val="21"/>
              </w:rPr>
              <w:t>(フリガナ)</w:t>
            </w:r>
          </w:p>
          <w:p w14:paraId="7E64008E" w14:textId="2400C05F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氏　　名</w:t>
            </w:r>
          </w:p>
        </w:tc>
        <w:tc>
          <w:tcPr>
            <w:tcW w:w="2825" w:type="dxa"/>
            <w:gridSpan w:val="7"/>
            <w:tcBorders>
              <w:bottom w:val="dashSmallGap" w:sz="4" w:space="0" w:color="auto"/>
            </w:tcBorders>
            <w:vAlign w:val="center"/>
          </w:tcPr>
          <w:p w14:paraId="5D7642FE" w14:textId="77777777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gridSpan w:val="7"/>
            <w:vMerge w:val="restart"/>
            <w:vAlign w:val="center"/>
          </w:tcPr>
          <w:p w14:paraId="1CF4EA69" w14:textId="34C6616A" w:rsidR="00AE2F8F" w:rsidRPr="009908F8" w:rsidRDefault="00AE2F8F" w:rsidP="00396FE3">
            <w:pPr>
              <w:wordWrap w:val="0"/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住　所</w:t>
            </w:r>
          </w:p>
        </w:tc>
        <w:tc>
          <w:tcPr>
            <w:tcW w:w="3691" w:type="dxa"/>
            <w:gridSpan w:val="17"/>
            <w:vMerge w:val="restart"/>
          </w:tcPr>
          <w:p w14:paraId="188FAD84" w14:textId="77777777" w:rsidR="00AE2F8F" w:rsidRPr="009908F8" w:rsidRDefault="00AE2F8F" w:rsidP="005417CD">
            <w:pPr>
              <w:overflowPunct w:val="0"/>
              <w:autoSpaceDE w:val="0"/>
              <w:autoSpaceDN w:val="0"/>
              <w:jc w:val="right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□死亡者に同じ</w:t>
            </w:r>
          </w:p>
          <w:p w14:paraId="7AD17357" w14:textId="2FA6F548" w:rsidR="00AE2F8F" w:rsidRPr="009908F8" w:rsidRDefault="00AE2F8F" w:rsidP="00BE639E">
            <w:pPr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〒</w:t>
            </w:r>
          </w:p>
        </w:tc>
      </w:tr>
      <w:tr w:rsidR="00AE2F8F" w:rsidRPr="009908F8" w14:paraId="0AD61757" w14:textId="77777777" w:rsidTr="009908F8">
        <w:trPr>
          <w:cantSplit/>
          <w:trHeight w:val="846"/>
        </w:trPr>
        <w:tc>
          <w:tcPr>
            <w:tcW w:w="423" w:type="dxa"/>
            <w:vMerge/>
            <w:textDirection w:val="tbRlV"/>
          </w:tcPr>
          <w:p w14:paraId="64FDF029" w14:textId="77777777" w:rsidR="00AE2F8F" w:rsidRPr="009908F8" w:rsidRDefault="00AE2F8F" w:rsidP="005417CD">
            <w:pPr>
              <w:wordWrap w:val="0"/>
              <w:overflowPunct w:val="0"/>
              <w:autoSpaceDE w:val="0"/>
              <w:autoSpaceDN w:val="0"/>
              <w:ind w:left="113" w:right="113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vAlign w:val="center"/>
          </w:tcPr>
          <w:p w14:paraId="7CF33CD1" w14:textId="50BD21E4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825" w:type="dxa"/>
            <w:gridSpan w:val="7"/>
            <w:tcBorders>
              <w:top w:val="dashSmallGap" w:sz="4" w:space="0" w:color="auto"/>
              <w:bottom w:val="nil"/>
            </w:tcBorders>
            <w:vAlign w:val="center"/>
          </w:tcPr>
          <w:p w14:paraId="1A711BA8" w14:textId="77777777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gridSpan w:val="7"/>
            <w:vMerge/>
            <w:tcBorders>
              <w:bottom w:val="single" w:sz="4" w:space="0" w:color="auto"/>
            </w:tcBorders>
            <w:vAlign w:val="center"/>
          </w:tcPr>
          <w:p w14:paraId="003ECE15" w14:textId="77777777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3691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0474AB23" w14:textId="77777777" w:rsidR="00AE2F8F" w:rsidRPr="009908F8" w:rsidRDefault="00AE2F8F" w:rsidP="00BE639E">
            <w:pPr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</w:p>
        </w:tc>
      </w:tr>
      <w:tr w:rsidR="00AE2F8F" w:rsidRPr="009908F8" w14:paraId="23FF50A8" w14:textId="77777777" w:rsidTr="009908F8">
        <w:trPr>
          <w:cantSplit/>
          <w:trHeight w:val="283"/>
        </w:trPr>
        <w:tc>
          <w:tcPr>
            <w:tcW w:w="423" w:type="dxa"/>
            <w:vMerge/>
            <w:textDirection w:val="tbRlV"/>
          </w:tcPr>
          <w:p w14:paraId="49F33B5D" w14:textId="597F52FD" w:rsidR="00AE2F8F" w:rsidRPr="009908F8" w:rsidRDefault="00AE2F8F" w:rsidP="005417CD">
            <w:pPr>
              <w:tabs>
                <w:tab w:val="left" w:pos="173"/>
              </w:tabs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 w:val="restart"/>
            <w:vAlign w:val="center"/>
          </w:tcPr>
          <w:p w14:paraId="1AD03648" w14:textId="77777777" w:rsidR="00AE2F8F" w:rsidRPr="009908F8" w:rsidRDefault="00AE2F8F" w:rsidP="008643B8">
            <w:pPr>
              <w:tabs>
                <w:tab w:val="left" w:pos="173"/>
              </w:tabs>
              <w:jc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支払希望</w:t>
            </w:r>
          </w:p>
          <w:p w14:paraId="031312F1" w14:textId="40BF1D5B" w:rsidR="00AE2F8F" w:rsidRPr="009908F8" w:rsidRDefault="00AE2F8F" w:rsidP="008643B8">
            <w:pPr>
              <w:tabs>
                <w:tab w:val="left" w:pos="173"/>
              </w:tabs>
              <w:jc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金融機関</w:t>
            </w:r>
          </w:p>
        </w:tc>
        <w:tc>
          <w:tcPr>
            <w:tcW w:w="1833" w:type="dxa"/>
            <w:gridSpan w:val="2"/>
            <w:vMerge w:val="restart"/>
            <w:vAlign w:val="center"/>
          </w:tcPr>
          <w:p w14:paraId="74C8646F" w14:textId="77777777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ind w:left="113"/>
              <w:jc w:val="right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銀　　行</w:t>
            </w:r>
          </w:p>
          <w:p w14:paraId="46C1F04F" w14:textId="77777777" w:rsidR="00AE2F8F" w:rsidRPr="009908F8" w:rsidRDefault="00AE2F8F" w:rsidP="00BE639E">
            <w:pPr>
              <w:overflowPunct w:val="0"/>
              <w:autoSpaceDE w:val="0"/>
              <w:autoSpaceDN w:val="0"/>
              <w:ind w:left="113"/>
              <w:jc w:val="right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信用金庫</w:t>
            </w:r>
          </w:p>
          <w:p w14:paraId="0449656E" w14:textId="192CD574" w:rsidR="00AE2F8F" w:rsidRPr="009908F8" w:rsidRDefault="00AE2F8F" w:rsidP="00BE639E">
            <w:pPr>
              <w:overflowPunct w:val="0"/>
              <w:autoSpaceDE w:val="0"/>
              <w:autoSpaceDN w:val="0"/>
              <w:jc w:val="right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(　　　)</w:t>
            </w:r>
          </w:p>
        </w:tc>
        <w:tc>
          <w:tcPr>
            <w:tcW w:w="1617" w:type="dxa"/>
            <w:gridSpan w:val="9"/>
            <w:vMerge w:val="restart"/>
            <w:vAlign w:val="center"/>
          </w:tcPr>
          <w:p w14:paraId="680572F1" w14:textId="77777777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ind w:left="113"/>
              <w:jc w:val="right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本店</w:t>
            </w:r>
          </w:p>
          <w:p w14:paraId="34178369" w14:textId="77777777" w:rsidR="00AE2F8F" w:rsidRPr="009908F8" w:rsidRDefault="00AE2F8F" w:rsidP="00BE639E">
            <w:pPr>
              <w:overflowPunct w:val="0"/>
              <w:autoSpaceDE w:val="0"/>
              <w:autoSpaceDN w:val="0"/>
              <w:ind w:left="113"/>
              <w:jc w:val="right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支店</w:t>
            </w:r>
          </w:p>
          <w:p w14:paraId="0EC4D593" w14:textId="0519104A" w:rsidR="00AE2F8F" w:rsidRPr="009908F8" w:rsidRDefault="00AE2F8F" w:rsidP="00BE639E">
            <w:pPr>
              <w:overflowPunct w:val="0"/>
              <w:autoSpaceDE w:val="0"/>
              <w:autoSpaceDN w:val="0"/>
              <w:jc w:val="right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出張所</w:t>
            </w:r>
          </w:p>
        </w:tc>
        <w:tc>
          <w:tcPr>
            <w:tcW w:w="799" w:type="dxa"/>
            <w:gridSpan w:val="5"/>
            <w:vMerge w:val="restart"/>
            <w:vAlign w:val="center"/>
          </w:tcPr>
          <w:p w14:paraId="2D92A2C1" w14:textId="77777777" w:rsidR="00AE2F8F" w:rsidRPr="009908F8" w:rsidRDefault="00AE2F8F" w:rsidP="00BE639E">
            <w:pPr>
              <w:overflowPunct w:val="0"/>
              <w:autoSpaceDE w:val="0"/>
              <w:autoSpaceDN w:val="0"/>
              <w:ind w:left="-12" w:right="46"/>
              <w:jc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普通</w:t>
            </w:r>
          </w:p>
          <w:p w14:paraId="6D7A7E9B" w14:textId="77777777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ind w:left="-12" w:right="46"/>
              <w:jc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当座</w:t>
            </w:r>
          </w:p>
          <w:p w14:paraId="30422D1D" w14:textId="0F57FEDE" w:rsidR="00AE2F8F" w:rsidRPr="009908F8" w:rsidRDefault="00AE2F8F" w:rsidP="00BE639E">
            <w:pPr>
              <w:overflowPunct w:val="0"/>
              <w:autoSpaceDE w:val="0"/>
              <w:autoSpaceDN w:val="0"/>
              <w:ind w:leftChars="-73" w:left="-153" w:right="-104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(　　)</w:t>
            </w:r>
          </w:p>
        </w:tc>
        <w:tc>
          <w:tcPr>
            <w:tcW w:w="3265" w:type="dxa"/>
            <w:gridSpan w:val="15"/>
            <w:vAlign w:val="center"/>
          </w:tcPr>
          <w:p w14:paraId="0DCA4680" w14:textId="7A92E24B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口座番号</w:t>
            </w:r>
          </w:p>
        </w:tc>
      </w:tr>
      <w:tr w:rsidR="00AE2F8F" w:rsidRPr="009908F8" w14:paraId="528842D7" w14:textId="77777777" w:rsidTr="009908F8">
        <w:trPr>
          <w:cantSplit/>
          <w:trHeight w:val="890"/>
        </w:trPr>
        <w:tc>
          <w:tcPr>
            <w:tcW w:w="423" w:type="dxa"/>
            <w:vMerge/>
            <w:vAlign w:val="center"/>
          </w:tcPr>
          <w:p w14:paraId="0C538E60" w14:textId="77777777" w:rsidR="00AE2F8F" w:rsidRPr="009908F8" w:rsidRDefault="00AE2F8F" w:rsidP="00BE639E">
            <w:pPr>
              <w:tabs>
                <w:tab w:val="left" w:pos="173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vAlign w:val="center"/>
          </w:tcPr>
          <w:p w14:paraId="78C484F1" w14:textId="1DE8F033" w:rsidR="00AE2F8F" w:rsidRPr="009908F8" w:rsidRDefault="00AE2F8F" w:rsidP="00BE639E">
            <w:pPr>
              <w:tabs>
                <w:tab w:val="left" w:pos="173"/>
              </w:tabs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3" w:type="dxa"/>
            <w:gridSpan w:val="2"/>
            <w:vMerge/>
            <w:vAlign w:val="center"/>
          </w:tcPr>
          <w:p w14:paraId="262D198C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617" w:type="dxa"/>
            <w:gridSpan w:val="9"/>
            <w:vMerge/>
            <w:vAlign w:val="center"/>
          </w:tcPr>
          <w:p w14:paraId="2B39DD69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799" w:type="dxa"/>
            <w:gridSpan w:val="5"/>
            <w:vMerge/>
            <w:vAlign w:val="center"/>
          </w:tcPr>
          <w:p w14:paraId="65EFDEE8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65" w:type="dxa"/>
            <w:gridSpan w:val="3"/>
            <w:vAlign w:val="center"/>
          </w:tcPr>
          <w:p w14:paraId="493D73C0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2"/>
            <w:vAlign w:val="center"/>
          </w:tcPr>
          <w:p w14:paraId="558E69CF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2"/>
            <w:vAlign w:val="center"/>
          </w:tcPr>
          <w:p w14:paraId="537E1AF7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65" w:type="dxa"/>
            <w:gridSpan w:val="2"/>
            <w:vAlign w:val="center"/>
          </w:tcPr>
          <w:p w14:paraId="27DD5DBC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2"/>
            <w:vAlign w:val="center"/>
          </w:tcPr>
          <w:p w14:paraId="7261AD44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gridSpan w:val="2"/>
            <w:vAlign w:val="center"/>
          </w:tcPr>
          <w:p w14:paraId="2840FDD8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71" w:type="dxa"/>
            <w:gridSpan w:val="2"/>
            <w:vAlign w:val="center"/>
          </w:tcPr>
          <w:p w14:paraId="3E475B59" w14:textId="5B117EE1" w:rsidR="00AE2F8F" w:rsidRPr="009908F8" w:rsidRDefault="00AE2F8F" w:rsidP="00BE639E">
            <w:pPr>
              <w:overflowPunct w:val="0"/>
              <w:autoSpaceDE w:val="0"/>
              <w:autoSpaceDN w:val="0"/>
              <w:ind w:right="-104"/>
              <w:jc w:val="center"/>
              <w:textAlignment w:val="center"/>
              <w:rPr>
                <w:sz w:val="22"/>
                <w:szCs w:val="22"/>
              </w:rPr>
            </w:pPr>
          </w:p>
        </w:tc>
      </w:tr>
      <w:tr w:rsidR="00AE2F8F" w:rsidRPr="009908F8" w14:paraId="1EBD670B" w14:textId="77777777" w:rsidTr="009908F8">
        <w:trPr>
          <w:cantSplit/>
          <w:trHeight w:val="705"/>
        </w:trPr>
        <w:tc>
          <w:tcPr>
            <w:tcW w:w="423" w:type="dxa"/>
            <w:vMerge/>
            <w:vAlign w:val="center"/>
          </w:tcPr>
          <w:p w14:paraId="08B18932" w14:textId="77777777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ind w:right="111" w:firstLine="111"/>
              <w:jc w:val="distribute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vAlign w:val="center"/>
          </w:tcPr>
          <w:p w14:paraId="230C770D" w14:textId="6BB137AB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ind w:right="111" w:firstLine="111"/>
              <w:jc w:val="distribute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833" w:type="dxa"/>
            <w:gridSpan w:val="2"/>
            <w:vAlign w:val="center"/>
          </w:tcPr>
          <w:p w14:paraId="75B25C69" w14:textId="7A354A99" w:rsidR="00AE2F8F" w:rsidRPr="009908F8" w:rsidRDefault="00AE2F8F" w:rsidP="00BE639E">
            <w:pPr>
              <w:overflowPunct w:val="0"/>
              <w:autoSpaceDE w:val="0"/>
              <w:autoSpaceDN w:val="0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ゆう</w:t>
            </w:r>
            <w:proofErr w:type="gramStart"/>
            <w:r w:rsidRPr="009908F8">
              <w:rPr>
                <w:rFonts w:hint="eastAsia"/>
                <w:sz w:val="22"/>
                <w:szCs w:val="22"/>
              </w:rPr>
              <w:t>ちょ</w:t>
            </w:r>
            <w:proofErr w:type="gramEnd"/>
            <w:r w:rsidRPr="009908F8">
              <w:rPr>
                <w:rFonts w:hint="eastAsia"/>
                <w:sz w:val="22"/>
                <w:szCs w:val="22"/>
              </w:rPr>
              <w:t>銀行</w:t>
            </w:r>
          </w:p>
        </w:tc>
        <w:tc>
          <w:tcPr>
            <w:tcW w:w="535" w:type="dxa"/>
            <w:vAlign w:val="center"/>
          </w:tcPr>
          <w:p w14:paraId="7E272612" w14:textId="40C87492" w:rsidR="00AE2F8F" w:rsidRPr="009908F8" w:rsidRDefault="00AE2F8F" w:rsidP="00BE639E">
            <w:pPr>
              <w:overflowPunct w:val="0"/>
              <w:autoSpaceDE w:val="0"/>
              <w:autoSpaceDN w:val="0"/>
              <w:ind w:leftChars="-44" w:left="-92" w:right="-128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記号</w:t>
            </w:r>
          </w:p>
        </w:tc>
        <w:tc>
          <w:tcPr>
            <w:tcW w:w="223" w:type="dxa"/>
            <w:gridSpan w:val="2"/>
            <w:vAlign w:val="center"/>
          </w:tcPr>
          <w:p w14:paraId="3E072728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vAlign w:val="center"/>
          </w:tcPr>
          <w:p w14:paraId="3376041F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4" w:type="dxa"/>
            <w:gridSpan w:val="3"/>
            <w:vAlign w:val="center"/>
          </w:tcPr>
          <w:p w14:paraId="5188E3E4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3" w:type="dxa"/>
            <w:vAlign w:val="center"/>
          </w:tcPr>
          <w:p w14:paraId="0B9B7860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3" w:type="dxa"/>
            <w:gridSpan w:val="2"/>
            <w:vAlign w:val="center"/>
          </w:tcPr>
          <w:p w14:paraId="6665A67B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224" w:type="dxa"/>
            <w:vAlign w:val="center"/>
          </w:tcPr>
          <w:p w14:paraId="548AD59B" w14:textId="1DFAEA9C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537" w:type="dxa"/>
            <w:gridSpan w:val="3"/>
            <w:vAlign w:val="center"/>
          </w:tcPr>
          <w:p w14:paraId="2116DA0F" w14:textId="270F24C3" w:rsidR="00AE2F8F" w:rsidRPr="009908F8" w:rsidRDefault="00AE2F8F" w:rsidP="00BE639E">
            <w:pPr>
              <w:overflowPunct w:val="0"/>
              <w:autoSpaceDE w:val="0"/>
              <w:autoSpaceDN w:val="0"/>
              <w:ind w:leftChars="-59" w:left="-124" w:right="-96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番号</w:t>
            </w:r>
          </w:p>
        </w:tc>
        <w:tc>
          <w:tcPr>
            <w:tcW w:w="407" w:type="dxa"/>
            <w:gridSpan w:val="2"/>
            <w:vAlign w:val="center"/>
          </w:tcPr>
          <w:p w14:paraId="0EB53B33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08" w:type="dxa"/>
            <w:gridSpan w:val="2"/>
            <w:vAlign w:val="center"/>
          </w:tcPr>
          <w:p w14:paraId="59ACD29E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07" w:type="dxa"/>
            <w:gridSpan w:val="2"/>
            <w:vAlign w:val="center"/>
          </w:tcPr>
          <w:p w14:paraId="5618CEFD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08" w:type="dxa"/>
            <w:gridSpan w:val="2"/>
            <w:vAlign w:val="center"/>
          </w:tcPr>
          <w:p w14:paraId="10C9A6B7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07" w:type="dxa"/>
            <w:gridSpan w:val="2"/>
            <w:vAlign w:val="center"/>
          </w:tcPr>
          <w:p w14:paraId="230D760D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08" w:type="dxa"/>
            <w:gridSpan w:val="2"/>
            <w:vAlign w:val="center"/>
          </w:tcPr>
          <w:p w14:paraId="567693B5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07" w:type="dxa"/>
            <w:gridSpan w:val="2"/>
            <w:vAlign w:val="center"/>
          </w:tcPr>
          <w:p w14:paraId="1E0D6F6E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413" w:type="dxa"/>
            <w:vAlign w:val="center"/>
          </w:tcPr>
          <w:p w14:paraId="303FE83E" w14:textId="616C3189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jc w:val="center"/>
              <w:textAlignment w:val="center"/>
              <w:rPr>
                <w:sz w:val="22"/>
                <w:szCs w:val="22"/>
              </w:rPr>
            </w:pPr>
          </w:p>
        </w:tc>
      </w:tr>
      <w:tr w:rsidR="00AE2F8F" w:rsidRPr="009908F8" w14:paraId="3C616756" w14:textId="77777777" w:rsidTr="009908F8">
        <w:trPr>
          <w:cantSplit/>
          <w:trHeight w:val="701"/>
        </w:trPr>
        <w:tc>
          <w:tcPr>
            <w:tcW w:w="423" w:type="dxa"/>
            <w:vMerge/>
            <w:vAlign w:val="center"/>
          </w:tcPr>
          <w:p w14:paraId="54B981B1" w14:textId="77777777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ind w:right="111" w:firstLine="111"/>
              <w:jc w:val="distribute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vMerge/>
            <w:vAlign w:val="center"/>
          </w:tcPr>
          <w:p w14:paraId="13B31A9F" w14:textId="65A3B73D" w:rsidR="00AE2F8F" w:rsidRPr="009908F8" w:rsidRDefault="00AE2F8F" w:rsidP="00BE639E">
            <w:pPr>
              <w:wordWrap w:val="0"/>
              <w:overflowPunct w:val="0"/>
              <w:autoSpaceDE w:val="0"/>
              <w:autoSpaceDN w:val="0"/>
              <w:ind w:right="111" w:firstLine="111"/>
              <w:jc w:val="distribute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833" w:type="dxa"/>
            <w:gridSpan w:val="2"/>
            <w:vAlign w:val="center"/>
          </w:tcPr>
          <w:p w14:paraId="5910FE55" w14:textId="60EABE96" w:rsidR="00AE2F8F" w:rsidRPr="009908F8" w:rsidRDefault="00AE2F8F" w:rsidP="00BE639E">
            <w:pPr>
              <w:overflowPunct w:val="0"/>
              <w:autoSpaceDE w:val="0"/>
              <w:autoSpaceDN w:val="0"/>
              <w:ind w:leftChars="-36" w:left="-76" w:rightChars="-48" w:right="-101"/>
              <w:jc w:val="center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口座名義人カナ</w:t>
            </w:r>
          </w:p>
        </w:tc>
        <w:tc>
          <w:tcPr>
            <w:tcW w:w="5681" w:type="dxa"/>
            <w:gridSpan w:val="29"/>
            <w:vAlign w:val="center"/>
          </w:tcPr>
          <w:p w14:paraId="7BF9E209" w14:textId="77777777" w:rsidR="00AE2F8F" w:rsidRPr="009908F8" w:rsidRDefault="00AE2F8F" w:rsidP="00BE639E">
            <w:pPr>
              <w:overflowPunct w:val="0"/>
              <w:autoSpaceDE w:val="0"/>
              <w:autoSpaceDN w:val="0"/>
              <w:ind w:right="216"/>
              <w:textAlignment w:val="center"/>
              <w:rPr>
                <w:sz w:val="22"/>
                <w:szCs w:val="22"/>
              </w:rPr>
            </w:pPr>
          </w:p>
        </w:tc>
      </w:tr>
      <w:tr w:rsidR="009908F8" w:rsidRPr="009908F8" w14:paraId="7C37ADF7" w14:textId="7394009C" w:rsidTr="009908F8">
        <w:trPr>
          <w:cantSplit/>
          <w:trHeight w:val="697"/>
        </w:trPr>
        <w:tc>
          <w:tcPr>
            <w:tcW w:w="990" w:type="dxa"/>
            <w:gridSpan w:val="2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9F0CD" w14:textId="5C479F0B" w:rsidR="009908F8" w:rsidRPr="009908F8" w:rsidRDefault="009908F8" w:rsidP="009908F8">
            <w:pPr>
              <w:overflowPunct w:val="0"/>
              <w:autoSpaceDE w:val="0"/>
              <w:autoSpaceDN w:val="0"/>
              <w:jc w:val="center"/>
              <w:textAlignment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備考</w:t>
            </w:r>
          </w:p>
        </w:tc>
        <w:tc>
          <w:tcPr>
            <w:tcW w:w="8367" w:type="dxa"/>
            <w:gridSpan w:val="32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E861ED" w14:textId="77777777" w:rsidR="009908F8" w:rsidRPr="009908F8" w:rsidRDefault="009908F8" w:rsidP="005417CD">
            <w:pPr>
              <w:wordWrap w:val="0"/>
              <w:overflowPunct w:val="0"/>
              <w:autoSpaceDE w:val="0"/>
              <w:autoSpaceDN w:val="0"/>
              <w:textAlignment w:val="center"/>
              <w:rPr>
                <w:rFonts w:hint="eastAsia"/>
                <w:sz w:val="22"/>
                <w:szCs w:val="22"/>
              </w:rPr>
            </w:pPr>
          </w:p>
        </w:tc>
      </w:tr>
      <w:tr w:rsidR="009908F8" w:rsidRPr="009908F8" w14:paraId="7BE9FEF0" w14:textId="77777777" w:rsidTr="009908F8">
        <w:trPr>
          <w:cantSplit/>
          <w:trHeight w:val="2175"/>
        </w:trPr>
        <w:tc>
          <w:tcPr>
            <w:tcW w:w="9357" w:type="dxa"/>
            <w:gridSpan w:val="34"/>
            <w:tcBorders>
              <w:top w:val="single" w:sz="4" w:space="0" w:color="000000" w:themeColor="text1"/>
              <w:bottom w:val="nil"/>
            </w:tcBorders>
            <w:vAlign w:val="center"/>
          </w:tcPr>
          <w:p w14:paraId="4FA841A9" w14:textId="49F0CF7F" w:rsidR="009908F8" w:rsidRPr="009908F8" w:rsidRDefault="009908F8" w:rsidP="009908F8">
            <w:pPr>
              <w:wordWrap w:val="0"/>
              <w:overflowPunct w:val="0"/>
              <w:autoSpaceDE w:val="0"/>
              <w:autoSpaceDN w:val="0"/>
              <w:spacing w:after="12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特別児童扶養手当等の支給に関する法律に基づき、上記のとおり請求します。</w:t>
            </w:r>
          </w:p>
          <w:p w14:paraId="04EBD45A" w14:textId="77777777" w:rsidR="009908F8" w:rsidRPr="009908F8" w:rsidRDefault="009908F8" w:rsidP="009908F8">
            <w:pPr>
              <w:wordWrap w:val="0"/>
              <w:overflowPunct w:val="0"/>
              <w:autoSpaceDE w:val="0"/>
              <w:autoSpaceDN w:val="0"/>
              <w:spacing w:after="12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　</w:t>
            </w:r>
            <w:r>
              <w:rPr>
                <w:rFonts w:hint="eastAsia"/>
                <w:sz w:val="22"/>
                <w:szCs w:val="22"/>
              </w:rPr>
              <w:t>令和</w:t>
            </w:r>
            <w:r w:rsidRPr="009908F8">
              <w:rPr>
                <w:rFonts w:hint="eastAsia"/>
                <w:sz w:val="22"/>
                <w:szCs w:val="22"/>
              </w:rPr>
              <w:t xml:space="preserve">　　年　　月　　日</w:t>
            </w:r>
          </w:p>
          <w:p w14:paraId="663E4002" w14:textId="77777777" w:rsidR="009908F8" w:rsidRPr="009908F8" w:rsidRDefault="009908F8" w:rsidP="009908F8">
            <w:pPr>
              <w:wordWrap w:val="0"/>
              <w:overflowPunct w:val="0"/>
              <w:autoSpaceDE w:val="0"/>
              <w:autoSpaceDN w:val="0"/>
              <w:spacing w:after="120"/>
              <w:jc w:val="right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　　　　　　　　　　　　　　　　　　請求者氏名　　　　　　　　　　　　</w:t>
            </w:r>
          </w:p>
          <w:p w14:paraId="7D2A7938" w14:textId="77777777" w:rsidR="009908F8" w:rsidRPr="009908F8" w:rsidRDefault="009908F8" w:rsidP="009908F8">
            <w:pPr>
              <w:wordWrap w:val="0"/>
              <w:overflowPunct w:val="0"/>
              <w:autoSpaceDE w:val="0"/>
              <w:autoSpaceDN w:val="0"/>
              <w:spacing w:after="120"/>
              <w:jc w:val="right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　　　　</w:t>
            </w:r>
            <w:r w:rsidRPr="009908F8">
              <w:rPr>
                <w:rFonts w:hint="eastAsia"/>
                <w:spacing w:val="28"/>
                <w:kern w:val="0"/>
                <w:sz w:val="22"/>
                <w:szCs w:val="22"/>
                <w:fitText w:val="1050" w:id="-1478342656"/>
              </w:rPr>
              <w:t>電話番</w:t>
            </w:r>
            <w:r w:rsidRPr="009908F8">
              <w:rPr>
                <w:rFonts w:hint="eastAsia"/>
                <w:spacing w:val="1"/>
                <w:kern w:val="0"/>
                <w:sz w:val="22"/>
                <w:szCs w:val="22"/>
                <w:fitText w:val="1050" w:id="-1478342656"/>
              </w:rPr>
              <w:t>号</w:t>
            </w:r>
            <w:r w:rsidRPr="009908F8">
              <w:rPr>
                <w:rFonts w:hint="eastAsia"/>
                <w:sz w:val="22"/>
                <w:szCs w:val="22"/>
              </w:rPr>
              <w:t xml:space="preserve">　　　　　　　　　　　　</w:t>
            </w:r>
          </w:p>
          <w:p w14:paraId="4969D3AA" w14:textId="77777777" w:rsidR="009908F8" w:rsidRPr="009908F8" w:rsidRDefault="009908F8" w:rsidP="009908F8">
            <w:pPr>
              <w:overflowPunct w:val="0"/>
              <w:autoSpaceDE w:val="0"/>
              <w:autoSpaceDN w:val="0"/>
              <w:spacing w:after="120"/>
              <w:jc w:val="left"/>
              <w:textAlignment w:val="center"/>
              <w:rPr>
                <w:rFonts w:hint="eastAsia"/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　　　　奈良県知事　殿</w:t>
            </w:r>
          </w:p>
        </w:tc>
      </w:tr>
      <w:tr w:rsidR="000B466F" w:rsidRPr="009908F8" w14:paraId="7B97C7FD" w14:textId="77777777" w:rsidTr="00930EC7">
        <w:trPr>
          <w:cantSplit/>
          <w:trHeight w:val="871"/>
        </w:trPr>
        <w:tc>
          <w:tcPr>
            <w:tcW w:w="4243" w:type="dxa"/>
            <w:gridSpan w:val="7"/>
            <w:tcBorders>
              <w:top w:val="double" w:sz="4" w:space="0" w:color="auto"/>
            </w:tcBorders>
            <w:vAlign w:val="center"/>
          </w:tcPr>
          <w:p w14:paraId="2E81DA26" w14:textId="1DB17CCB" w:rsidR="000B466F" w:rsidRPr="009908F8" w:rsidRDefault="000B466F" w:rsidP="000B466F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※※　資格喪失　　　</w:t>
            </w:r>
            <w:r w:rsidR="0028391E" w:rsidRPr="009908F8">
              <w:rPr>
                <w:rFonts w:hint="eastAsia"/>
                <w:sz w:val="22"/>
                <w:szCs w:val="22"/>
              </w:rPr>
              <w:t xml:space="preserve">　</w:t>
            </w:r>
            <w:r w:rsidRPr="009908F8">
              <w:rPr>
                <w:rFonts w:hint="eastAsia"/>
                <w:sz w:val="22"/>
                <w:szCs w:val="22"/>
              </w:rPr>
              <w:t xml:space="preserve">年　　</w:t>
            </w:r>
            <w:r w:rsidR="0028391E" w:rsidRPr="009908F8">
              <w:rPr>
                <w:rFonts w:hint="eastAsia"/>
                <w:sz w:val="22"/>
                <w:szCs w:val="22"/>
              </w:rPr>
              <w:t xml:space="preserve"> </w:t>
            </w:r>
            <w:r w:rsidRPr="009908F8">
              <w:rPr>
                <w:rFonts w:hint="eastAsia"/>
                <w:sz w:val="22"/>
                <w:szCs w:val="22"/>
              </w:rPr>
              <w:t xml:space="preserve">月　　</w:t>
            </w:r>
            <w:r w:rsidR="0028391E" w:rsidRPr="009908F8">
              <w:rPr>
                <w:rFonts w:hint="eastAsia"/>
                <w:sz w:val="22"/>
                <w:szCs w:val="22"/>
              </w:rPr>
              <w:t xml:space="preserve"> </w:t>
            </w:r>
            <w:r w:rsidRPr="009908F8">
              <w:rPr>
                <w:rFonts w:hint="eastAsia"/>
                <w:sz w:val="22"/>
                <w:szCs w:val="22"/>
              </w:rPr>
              <w:t>日</w:t>
            </w:r>
          </w:p>
          <w:p w14:paraId="7F19DBD8" w14:textId="2E3F1171" w:rsidR="000B466F" w:rsidRPr="009908F8" w:rsidRDefault="000B466F" w:rsidP="000B466F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　　通　　知　第　　　　　　　　　号</w:t>
            </w:r>
          </w:p>
        </w:tc>
        <w:tc>
          <w:tcPr>
            <w:tcW w:w="1701" w:type="dxa"/>
            <w:gridSpan w:val="11"/>
            <w:tcBorders>
              <w:top w:val="double" w:sz="4" w:space="0" w:color="auto"/>
              <w:right w:val="single" w:sz="4" w:space="0" w:color="FFFFFF" w:themeColor="background1"/>
            </w:tcBorders>
            <w:vAlign w:val="center"/>
          </w:tcPr>
          <w:p w14:paraId="3E37C701" w14:textId="77777777" w:rsidR="000B466F" w:rsidRPr="009908F8" w:rsidRDefault="000B466F" w:rsidP="00BE639E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>※※未支払手当</w:t>
            </w:r>
          </w:p>
          <w:p w14:paraId="1CE31651" w14:textId="7CDA4A4D" w:rsidR="000B466F" w:rsidRPr="009908F8" w:rsidRDefault="000B466F" w:rsidP="00BE639E">
            <w:pPr>
              <w:wordWrap w:val="0"/>
              <w:overflowPunct w:val="0"/>
              <w:autoSpaceDE w:val="0"/>
              <w:autoSpaceDN w:val="0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　</w:t>
            </w:r>
            <w:r w:rsidRPr="009908F8">
              <w:rPr>
                <w:rFonts w:hint="eastAsia"/>
                <w:spacing w:val="28"/>
                <w:kern w:val="0"/>
                <w:sz w:val="22"/>
                <w:szCs w:val="22"/>
                <w:fitText w:val="1050" w:id="-1478342400"/>
              </w:rPr>
              <w:t>支給通</w:t>
            </w:r>
            <w:r w:rsidRPr="009908F8">
              <w:rPr>
                <w:rFonts w:hint="eastAsia"/>
                <w:spacing w:val="1"/>
                <w:kern w:val="0"/>
                <w:sz w:val="22"/>
                <w:szCs w:val="22"/>
                <w:fitText w:val="1050" w:id="-1478342400"/>
              </w:rPr>
              <w:t>知</w:t>
            </w:r>
          </w:p>
        </w:tc>
        <w:tc>
          <w:tcPr>
            <w:tcW w:w="3413" w:type="dxa"/>
            <w:gridSpan w:val="16"/>
            <w:tcBorders>
              <w:top w:val="double" w:sz="4" w:space="0" w:color="auto"/>
              <w:left w:val="single" w:sz="4" w:space="0" w:color="FFFFFF" w:themeColor="background1"/>
            </w:tcBorders>
            <w:vAlign w:val="center"/>
          </w:tcPr>
          <w:p w14:paraId="1E13E07C" w14:textId="0BD958A0" w:rsidR="000B466F" w:rsidRPr="009908F8" w:rsidRDefault="000B466F" w:rsidP="00180005">
            <w:pPr>
              <w:overflowPunct w:val="0"/>
              <w:autoSpaceDE w:val="0"/>
              <w:autoSpaceDN w:val="0"/>
              <w:jc w:val="distribute"/>
              <w:textAlignment w:val="center"/>
              <w:rPr>
                <w:sz w:val="22"/>
                <w:szCs w:val="22"/>
              </w:rPr>
            </w:pPr>
            <w:r w:rsidRPr="009908F8">
              <w:rPr>
                <w:rFonts w:hint="eastAsia"/>
                <w:sz w:val="22"/>
                <w:szCs w:val="22"/>
              </w:rPr>
              <w:t xml:space="preserve">　　</w:t>
            </w:r>
            <w:r w:rsidR="0028391E" w:rsidRPr="009908F8">
              <w:rPr>
                <w:rFonts w:hint="eastAsia"/>
                <w:sz w:val="22"/>
                <w:szCs w:val="22"/>
              </w:rPr>
              <w:t xml:space="preserve">　　</w:t>
            </w:r>
            <w:r w:rsidRPr="009908F8">
              <w:rPr>
                <w:rFonts w:hint="eastAsia"/>
                <w:sz w:val="22"/>
                <w:szCs w:val="22"/>
              </w:rPr>
              <w:t>年　　月　　日</w:t>
            </w:r>
          </w:p>
        </w:tc>
      </w:tr>
    </w:tbl>
    <w:p w14:paraId="3D28EA0C" w14:textId="06110C94" w:rsidR="00DB6425" w:rsidRDefault="00DB6425" w:rsidP="00953D6D">
      <w:pPr>
        <w:spacing w:beforeLines="50" w:before="167"/>
        <w:ind w:leftChars="-2" w:rightChars="-203" w:right="-426" w:hangingChars="2" w:hanging="4"/>
        <w:rPr>
          <w:szCs w:val="21"/>
        </w:rPr>
      </w:pPr>
      <w:r>
        <w:rPr>
          <w:rFonts w:hint="eastAsia"/>
          <w:szCs w:val="21"/>
        </w:rPr>
        <w:t>◎　裏面の注意をよく読んでから記入してください。※、※※の欄は記入する必要がありません。</w:t>
      </w:r>
    </w:p>
    <w:p w14:paraId="624D1A66" w14:textId="3B70FAB6" w:rsidR="00DB6425" w:rsidRDefault="00DB6425" w:rsidP="0055485B">
      <w:pPr>
        <w:spacing w:line="360" w:lineRule="exact"/>
        <w:ind w:leftChars="-2" w:hangingChars="2" w:hanging="4"/>
        <w:rPr>
          <w:szCs w:val="21"/>
        </w:rPr>
      </w:pPr>
      <w:r>
        <w:rPr>
          <w:rFonts w:hint="eastAsia"/>
          <w:szCs w:val="21"/>
        </w:rPr>
        <w:t>◎　字は</w:t>
      </w:r>
      <w:r>
        <w:rPr>
          <w:szCs w:val="21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B6425" w:rsidRPr="00B91E3B">
              <w:rPr>
                <w:sz w:val="10"/>
                <w:szCs w:val="21"/>
              </w:rPr>
              <w:t>かい</w:t>
            </w:r>
          </w:rt>
          <w:rubyBase>
            <w:r w:rsidR="00DB6425">
              <w:rPr>
                <w:szCs w:val="21"/>
              </w:rPr>
              <w:t>楷</w:t>
            </w:r>
          </w:rubyBase>
        </w:ruby>
      </w:r>
      <w:r>
        <w:rPr>
          <w:rFonts w:hint="eastAsia"/>
          <w:szCs w:val="21"/>
        </w:rPr>
        <w:t>書ではつき</w:t>
      </w:r>
      <w:proofErr w:type="gramStart"/>
      <w:r>
        <w:rPr>
          <w:rFonts w:hint="eastAsia"/>
          <w:szCs w:val="21"/>
        </w:rPr>
        <w:t>り</w:t>
      </w:r>
      <w:proofErr w:type="gramEnd"/>
      <w:r>
        <w:rPr>
          <w:rFonts w:hint="eastAsia"/>
          <w:szCs w:val="21"/>
        </w:rPr>
        <w:t>書いてください。</w:t>
      </w:r>
    </w:p>
    <w:p w14:paraId="7637FF9F" w14:textId="50F8D040" w:rsidR="00343D5B" w:rsidRDefault="00DB6425" w:rsidP="0028391E">
      <w:pPr>
        <w:ind w:rightChars="-270" w:right="-567"/>
        <w:jc w:val="right"/>
        <w:rPr>
          <w:szCs w:val="21"/>
        </w:rPr>
      </w:pPr>
      <w:r>
        <w:rPr>
          <w:rFonts w:hint="eastAsia"/>
          <w:szCs w:val="21"/>
        </w:rPr>
        <w:t>（A列4番）</w:t>
      </w:r>
    </w:p>
    <w:p w14:paraId="7459F4E0" w14:textId="3A142192" w:rsidR="00FC5CF0" w:rsidRDefault="00FC5CF0" w:rsidP="0028391E">
      <w:pPr>
        <w:ind w:rightChars="-270" w:right="-567"/>
        <w:jc w:val="right"/>
        <w:rPr>
          <w:szCs w:val="21"/>
        </w:rPr>
      </w:pPr>
    </w:p>
    <w:p w14:paraId="138DE241" w14:textId="258B6A3A" w:rsidR="00DB6425" w:rsidRDefault="00DB6425" w:rsidP="00DB6425">
      <w:pPr>
        <w:wordWrap w:val="0"/>
        <w:autoSpaceDE w:val="0"/>
        <w:autoSpaceDN w:val="0"/>
        <w:adjustRightInd w:val="0"/>
        <w:jc w:val="center"/>
        <w:rPr>
          <w:kern w:val="0"/>
        </w:rPr>
      </w:pPr>
      <w:r w:rsidRPr="006E0607">
        <w:rPr>
          <w:kern w:val="0"/>
        </w:rPr>
        <w:lastRenderedPageBreak/>
        <w:t>(</w:t>
      </w:r>
      <w:r w:rsidRPr="006E0607">
        <w:rPr>
          <w:rFonts w:hint="eastAsia"/>
          <w:spacing w:val="315"/>
          <w:kern w:val="0"/>
        </w:rPr>
        <w:t>裏</w:t>
      </w:r>
      <w:r w:rsidRPr="006E0607">
        <w:rPr>
          <w:rFonts w:hint="eastAsia"/>
          <w:kern w:val="0"/>
        </w:rPr>
        <w:t>面</w:t>
      </w:r>
      <w:r w:rsidRPr="006E0607">
        <w:rPr>
          <w:kern w:val="0"/>
        </w:rPr>
        <w:t>)</w:t>
      </w:r>
    </w:p>
    <w:p w14:paraId="7076EEC9" w14:textId="1DB38C4F" w:rsidR="00930EC7" w:rsidRDefault="00930EC7" w:rsidP="00DB6425">
      <w:pPr>
        <w:wordWrap w:val="0"/>
        <w:autoSpaceDE w:val="0"/>
        <w:autoSpaceDN w:val="0"/>
        <w:adjustRightInd w:val="0"/>
        <w:jc w:val="center"/>
        <w:rPr>
          <w:kern w:val="0"/>
        </w:rPr>
      </w:pPr>
    </w:p>
    <w:p w14:paraId="0C1A6CC6" w14:textId="77777777" w:rsidR="00930EC7" w:rsidRPr="006E0607" w:rsidRDefault="00930EC7" w:rsidP="00DB6425">
      <w:pPr>
        <w:wordWrap w:val="0"/>
        <w:autoSpaceDE w:val="0"/>
        <w:autoSpaceDN w:val="0"/>
        <w:adjustRightInd w:val="0"/>
        <w:jc w:val="center"/>
        <w:rPr>
          <w:kern w:val="0"/>
        </w:rPr>
      </w:pPr>
    </w:p>
    <w:p w14:paraId="452DA3F7" w14:textId="77777777" w:rsidR="00DB6425" w:rsidRPr="006E0607" w:rsidRDefault="00DB6425" w:rsidP="009726E3">
      <w:pPr>
        <w:wordWrap w:val="0"/>
        <w:autoSpaceDE w:val="0"/>
        <w:autoSpaceDN w:val="0"/>
        <w:adjustRightInd w:val="0"/>
        <w:ind w:leftChars="-135" w:hangingChars="135" w:hanging="283"/>
        <w:rPr>
          <w:kern w:val="0"/>
        </w:rPr>
      </w:pPr>
      <w:r w:rsidRPr="006E0607">
        <w:rPr>
          <w:rFonts w:hint="eastAsia"/>
          <w:kern w:val="0"/>
        </w:rPr>
        <w:t>注意</w:t>
      </w:r>
    </w:p>
    <w:p w14:paraId="02F81818" w14:textId="77777777" w:rsidR="00DB6425" w:rsidRPr="00841C31" w:rsidRDefault="00DB6425" w:rsidP="009726E3">
      <w:pPr>
        <w:wordWrap w:val="0"/>
        <w:autoSpaceDE w:val="0"/>
        <w:autoSpaceDN w:val="0"/>
        <w:adjustRightInd w:val="0"/>
        <w:ind w:left="142" w:hanging="568"/>
        <w:rPr>
          <w:color w:val="000000"/>
          <w:kern w:val="0"/>
        </w:rPr>
      </w:pPr>
      <w:r w:rsidRPr="006E0607">
        <w:rPr>
          <w:rFonts w:hint="eastAsia"/>
          <w:kern w:val="0"/>
        </w:rPr>
        <w:t xml:space="preserve">　</w:t>
      </w:r>
      <w:r w:rsidRPr="006E0607">
        <w:rPr>
          <w:kern w:val="0"/>
        </w:rPr>
        <w:t>1</w:t>
      </w:r>
      <w:r w:rsidRPr="006E0607">
        <w:rPr>
          <w:rFonts w:hint="eastAsia"/>
          <w:kern w:val="0"/>
        </w:rPr>
        <w:t xml:space="preserve">　②の欄の「支払希望金融機関」の欄は、支払を受けるのに最も便利な金融機関をえらんで、その正しい名称及</w:t>
      </w:r>
      <w:r w:rsidRPr="00841C31">
        <w:rPr>
          <w:rFonts w:hint="eastAsia"/>
          <w:color w:val="000000"/>
          <w:kern w:val="0"/>
        </w:rPr>
        <w:t>び口座番号を記入して</w:t>
      </w:r>
      <w:r>
        <w:rPr>
          <w:rFonts w:hint="eastAsia"/>
          <w:color w:val="000000"/>
          <w:kern w:val="0"/>
        </w:rPr>
        <w:t>くだ</w:t>
      </w:r>
      <w:r w:rsidRPr="00841C31">
        <w:rPr>
          <w:rFonts w:hint="eastAsia"/>
          <w:color w:val="000000"/>
          <w:kern w:val="0"/>
        </w:rPr>
        <w:t>さい。</w:t>
      </w:r>
    </w:p>
    <w:p w14:paraId="02C110A3" w14:textId="5717331C" w:rsidR="00DB6425" w:rsidRDefault="00DB6425" w:rsidP="009726E3">
      <w:pPr>
        <w:wordWrap w:val="0"/>
        <w:autoSpaceDE w:val="0"/>
        <w:autoSpaceDN w:val="0"/>
        <w:adjustRightInd w:val="0"/>
        <w:ind w:left="142" w:hanging="568"/>
        <w:rPr>
          <w:kern w:val="0"/>
        </w:rPr>
      </w:pPr>
      <w:r w:rsidRPr="00841C31">
        <w:rPr>
          <w:rFonts w:hint="eastAsia"/>
          <w:color w:val="000000"/>
          <w:kern w:val="0"/>
        </w:rPr>
        <w:t xml:space="preserve">　</w:t>
      </w:r>
      <w:r w:rsidRPr="00841C31">
        <w:rPr>
          <w:color w:val="000000"/>
          <w:kern w:val="0"/>
        </w:rPr>
        <w:t>2</w:t>
      </w:r>
      <w:r w:rsidRPr="00841C31">
        <w:rPr>
          <w:rFonts w:hint="eastAsia"/>
          <w:color w:val="000000"/>
          <w:kern w:val="0"/>
        </w:rPr>
        <w:t xml:space="preserve">　請求者である障害児に代</w:t>
      </w:r>
      <w:r w:rsidR="009908F8">
        <w:rPr>
          <w:rFonts w:hint="eastAsia"/>
          <w:color w:val="000000"/>
          <w:kern w:val="0"/>
        </w:rPr>
        <w:t>わって</w:t>
      </w:r>
      <w:r w:rsidRPr="006E0607">
        <w:rPr>
          <w:rFonts w:hint="eastAsia"/>
          <w:kern w:val="0"/>
        </w:rPr>
        <w:t>支払金融機関で未支払の手当を受けとる人があるときは、備考欄にその人の氏名、住所及び請求者である障害児との続柄その他の関係を記入して</w:t>
      </w:r>
      <w:r>
        <w:rPr>
          <w:rFonts w:hint="eastAsia"/>
          <w:kern w:val="0"/>
        </w:rPr>
        <w:t>くだ</w:t>
      </w:r>
      <w:r w:rsidRPr="006E0607">
        <w:rPr>
          <w:rFonts w:hint="eastAsia"/>
          <w:kern w:val="0"/>
        </w:rPr>
        <w:t>さい。</w:t>
      </w:r>
    </w:p>
    <w:p w14:paraId="1C7082FC" w14:textId="2E694D58" w:rsidR="00DB6425" w:rsidRPr="008662FE" w:rsidRDefault="00DB6425" w:rsidP="00DB6425">
      <w:pPr>
        <w:tabs>
          <w:tab w:val="left" w:pos="3000"/>
        </w:tabs>
        <w:rPr>
          <w:szCs w:val="21"/>
        </w:rPr>
      </w:pPr>
    </w:p>
    <w:p w14:paraId="2F4F90DA" w14:textId="7249DEAD" w:rsidR="00DB6425" w:rsidRPr="009908F8" w:rsidRDefault="00DB6425" w:rsidP="00DB6425"/>
    <w:sectPr w:rsidR="00DB6425" w:rsidRPr="009908F8" w:rsidSect="00953D6D">
      <w:headerReference w:type="default" r:id="rId9"/>
      <w:pgSz w:w="11906" w:h="16838" w:code="9"/>
      <w:pgMar w:top="1134" w:right="1134" w:bottom="1134" w:left="1134" w:header="567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59F66" w14:textId="77777777" w:rsidR="00903F99" w:rsidRDefault="00903F99" w:rsidP="000F750F">
      <w:r>
        <w:separator/>
      </w:r>
    </w:p>
  </w:endnote>
  <w:endnote w:type="continuationSeparator" w:id="0">
    <w:p w14:paraId="0659593A" w14:textId="77777777" w:rsidR="00903F99" w:rsidRDefault="00903F99" w:rsidP="000F7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5B918" w14:textId="77777777" w:rsidR="00903F99" w:rsidRDefault="00903F99" w:rsidP="000F750F">
      <w:r>
        <w:separator/>
      </w:r>
    </w:p>
  </w:footnote>
  <w:footnote w:type="continuationSeparator" w:id="0">
    <w:p w14:paraId="12B4CF9D" w14:textId="77777777" w:rsidR="00903F99" w:rsidRDefault="00903F99" w:rsidP="000F7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F2FDC" w14:textId="1CE17129" w:rsidR="00EA5193" w:rsidRDefault="00520CA0" w:rsidP="0028391E">
    <w:pPr>
      <w:pStyle w:val="a3"/>
      <w:ind w:leftChars="-203" w:left="-2" w:hangingChars="202" w:hanging="424"/>
    </w:pPr>
    <w:r w:rsidRPr="002F7DF2">
      <w:rPr>
        <w:rFonts w:hint="eastAsia"/>
      </w:rPr>
      <w:t>様式第十号（第十三条関係）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050" style="mso-width-relative:margin;mso-height-relative:margin;v-text-anchor:middle" fillcolor="#92d050" strokecolor="#2f528f">
      <v:fill color="#92d050" opacity="52429f"/>
      <v:stroke color="#2f528f"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D5B"/>
    <w:rsid w:val="00097A8A"/>
    <w:rsid w:val="000B34CE"/>
    <w:rsid w:val="000B466F"/>
    <w:rsid w:val="000F6A2E"/>
    <w:rsid w:val="000F750F"/>
    <w:rsid w:val="0010032C"/>
    <w:rsid w:val="001018CD"/>
    <w:rsid w:val="001137D5"/>
    <w:rsid w:val="00180005"/>
    <w:rsid w:val="001B1BF2"/>
    <w:rsid w:val="00213886"/>
    <w:rsid w:val="0021682F"/>
    <w:rsid w:val="00263511"/>
    <w:rsid w:val="0028391E"/>
    <w:rsid w:val="002D234A"/>
    <w:rsid w:val="002E19D2"/>
    <w:rsid w:val="0030085E"/>
    <w:rsid w:val="00321CB6"/>
    <w:rsid w:val="00326813"/>
    <w:rsid w:val="00343D5B"/>
    <w:rsid w:val="00344A83"/>
    <w:rsid w:val="00350197"/>
    <w:rsid w:val="00390733"/>
    <w:rsid w:val="003922AE"/>
    <w:rsid w:val="00396FE3"/>
    <w:rsid w:val="004472AA"/>
    <w:rsid w:val="00475F24"/>
    <w:rsid w:val="004D0B53"/>
    <w:rsid w:val="004D7B14"/>
    <w:rsid w:val="00520CA0"/>
    <w:rsid w:val="005417CD"/>
    <w:rsid w:val="00552833"/>
    <w:rsid w:val="0055485B"/>
    <w:rsid w:val="005D412E"/>
    <w:rsid w:val="005E2080"/>
    <w:rsid w:val="005E6148"/>
    <w:rsid w:val="00600CA9"/>
    <w:rsid w:val="00614948"/>
    <w:rsid w:val="00617322"/>
    <w:rsid w:val="006301E3"/>
    <w:rsid w:val="00672122"/>
    <w:rsid w:val="00683D0B"/>
    <w:rsid w:val="006A28D1"/>
    <w:rsid w:val="006B17D9"/>
    <w:rsid w:val="007023D8"/>
    <w:rsid w:val="00707C8C"/>
    <w:rsid w:val="007B208F"/>
    <w:rsid w:val="007B47AD"/>
    <w:rsid w:val="007F2483"/>
    <w:rsid w:val="00835832"/>
    <w:rsid w:val="008643B8"/>
    <w:rsid w:val="008C3450"/>
    <w:rsid w:val="00900F5E"/>
    <w:rsid w:val="00903F99"/>
    <w:rsid w:val="00906F7B"/>
    <w:rsid w:val="0091327D"/>
    <w:rsid w:val="00930EC7"/>
    <w:rsid w:val="0093200F"/>
    <w:rsid w:val="00953D6D"/>
    <w:rsid w:val="00972052"/>
    <w:rsid w:val="009726E3"/>
    <w:rsid w:val="00986A89"/>
    <w:rsid w:val="009908F8"/>
    <w:rsid w:val="00A145D1"/>
    <w:rsid w:val="00A433C1"/>
    <w:rsid w:val="00A455C6"/>
    <w:rsid w:val="00A933E9"/>
    <w:rsid w:val="00AB3AAD"/>
    <w:rsid w:val="00AC4BFD"/>
    <w:rsid w:val="00AE2F8F"/>
    <w:rsid w:val="00AE51C3"/>
    <w:rsid w:val="00AF7EB9"/>
    <w:rsid w:val="00B03412"/>
    <w:rsid w:val="00B0794C"/>
    <w:rsid w:val="00B2102D"/>
    <w:rsid w:val="00B3325C"/>
    <w:rsid w:val="00B34F73"/>
    <w:rsid w:val="00B5601F"/>
    <w:rsid w:val="00BB639D"/>
    <w:rsid w:val="00BE639E"/>
    <w:rsid w:val="00C94B1A"/>
    <w:rsid w:val="00CC7F22"/>
    <w:rsid w:val="00D0704A"/>
    <w:rsid w:val="00D431D3"/>
    <w:rsid w:val="00DB0069"/>
    <w:rsid w:val="00DB6425"/>
    <w:rsid w:val="00DF04A0"/>
    <w:rsid w:val="00EA5193"/>
    <w:rsid w:val="00EB72EE"/>
    <w:rsid w:val="00ED1981"/>
    <w:rsid w:val="00ED670B"/>
    <w:rsid w:val="00F17198"/>
    <w:rsid w:val="00F91784"/>
    <w:rsid w:val="00F9327D"/>
    <w:rsid w:val="00FA368A"/>
    <w:rsid w:val="00FC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width-relative:margin;mso-height-relative:margin;v-text-anchor:middle" fillcolor="#92d050" strokecolor="#2f528f">
      <v:fill color="#92d050" opacity="52429f"/>
      <v:stroke color="#2f528f" weight="1pt"/>
      <v:textbox inset="5.85pt,.7pt,5.85pt,.7pt"/>
    </o:shapedefaults>
    <o:shapelayout v:ext="edit">
      <o:idmap v:ext="edit" data="2"/>
    </o:shapelayout>
  </w:shapeDefaults>
  <w:decimalSymbol w:val="."/>
  <w:listSeparator w:val=","/>
  <w14:docId w14:val="369597BC"/>
  <w14:defaultImageDpi w14:val="0"/>
  <w15:docId w15:val="{9F9FDA97-D8CA-4B4E-A482-57189576E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7">
    <w:name w:val="Balloon Text"/>
    <w:basedOn w:val="a"/>
    <w:link w:val="a8"/>
    <w:uiPriority w:val="99"/>
    <w:semiHidden/>
    <w:unhideWhenUsed/>
    <w:rsid w:val="00ED198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D1981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9">
    <w:name w:val="annotation reference"/>
    <w:basedOn w:val="a0"/>
    <w:uiPriority w:val="99"/>
    <w:rsid w:val="00614948"/>
    <w:rPr>
      <w:sz w:val="18"/>
      <w:szCs w:val="18"/>
    </w:rPr>
  </w:style>
  <w:style w:type="paragraph" w:styleId="aa">
    <w:name w:val="annotation text"/>
    <w:basedOn w:val="a"/>
    <w:link w:val="ab"/>
    <w:uiPriority w:val="99"/>
    <w:rsid w:val="00614948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614948"/>
    <w:rPr>
      <w:rFonts w:ascii="ＭＳ 明朝" w:hAnsi="Courier New"/>
      <w:kern w:val="2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4948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614948"/>
    <w:rPr>
      <w:rFonts w:ascii="ＭＳ 明朝" w:hAnsi="Courier New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24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&#65411;&#65438;&#65405;&#65400;&#65412;&#65391;&#65420;&#65439;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ee__x6b63__x306e__x6709__x7121_ xmlns="8a5708f5-4b7c-4452-80db-7287babeb882">なし</_x4fee__x6b63__x306e__x6709__x7121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E8C7CDC916FC84D866043B1E8CA26A8" ma:contentTypeVersion="10" ma:contentTypeDescription="新しいドキュメントを作成します。" ma:contentTypeScope="" ma:versionID="d60c66c525c5eebdbf2f36432d056286">
  <xsd:schema xmlns:xsd="http://www.w3.org/2001/XMLSchema" xmlns:xs="http://www.w3.org/2001/XMLSchema" xmlns:p="http://schemas.microsoft.com/office/2006/metadata/properties" xmlns:ns2="8a5708f5-4b7c-4452-80db-7287babeb882" xmlns:ns3="5bb38a15-5b1a-4fc4-8c30-a46cc64cba58" targetNamespace="http://schemas.microsoft.com/office/2006/metadata/properties" ma:root="true" ma:fieldsID="80f73f07389ba70d4784a0a0b94ba202" ns2:_="" ns3:_="">
    <xsd:import namespace="8a5708f5-4b7c-4452-80db-7287babeb882"/>
    <xsd:import namespace="5bb38a15-5b1a-4fc4-8c30-a46cc64cba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4fee__x6b63__x306e__x6709__x7121_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708f5-4b7c-4452-80db-7287babeb8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4fee__x6b63__x306e__x6709__x7121_" ma:index="12" nillable="true" ma:displayName="修正の有無" ma:default="なし" ma:description="4/1以降に反映が必要な修正の有無" ma:format="Dropdown" ma:internalName="_x4fee__x6b63__x306e__x6709__x7121_">
      <xsd:simpleType>
        <xsd:restriction base="dms:Choice">
          <xsd:enumeration value="なし"/>
          <xsd:enumeration value="あり"/>
          <xsd:enumeration value="選択肢 3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38a15-5b1a-4fc4-8c30-a46cc64cba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DA916E-6E17-4119-A0DA-501BD08BE1F0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32d3a1fc-ee5f-48dd-aac5-88c8d757ec28"/>
    <ds:schemaRef ds:uri="http://schemas.microsoft.com/office/2006/metadata/properties"/>
    <ds:schemaRef ds:uri="8a5708f5-4b7c-4452-80db-7287babeb882"/>
  </ds:schemaRefs>
</ds:datastoreItem>
</file>

<file path=customXml/itemProps2.xml><?xml version="1.0" encoding="utf-8"?>
<ds:datastoreItem xmlns:ds="http://schemas.openxmlformats.org/officeDocument/2006/customXml" ds:itemID="{99D224E6-04FB-4269-857D-B01F03BBC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389B91-F221-4C1F-8679-B00E7026D9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708f5-4b7c-4452-80db-7287babeb882"/>
    <ds:schemaRef ds:uri="5bb38a15-5b1a-4fc4-8c30-a46cc64cba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30</TotalTime>
  <Pages>2</Pages>
  <Words>496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豊田 裕樹</cp:lastModifiedBy>
  <cp:revision>9</cp:revision>
  <dcterms:created xsi:type="dcterms:W3CDTF">2022-11-08T11:13:00Z</dcterms:created>
  <dcterms:modified xsi:type="dcterms:W3CDTF">2024-06-24T02:02:00Z</dcterms:modified>
</cp:coreProperties>
</file>